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7164B" w:rsidRPr="00E275E1" w:rsidRDefault="00F7164B" w:rsidP="00F7164B">
      <w:pPr>
        <w:autoSpaceDE w:val="0"/>
        <w:autoSpaceDN w:val="0"/>
        <w:adjustRightInd w:val="0"/>
        <w:rPr>
          <w:rFonts w:ascii="SMA Futura" w:hAnsi="SMA Futura" w:cs="Calibri,Bold"/>
          <w:bCs/>
          <w:szCs w:val="22"/>
        </w:rPr>
      </w:pPr>
    </w:p>
    <w:p w:rsidR="00F7164B" w:rsidRPr="00E275E1" w:rsidRDefault="00F7164B" w:rsidP="00F7164B">
      <w:pPr>
        <w:autoSpaceDE w:val="0"/>
        <w:autoSpaceDN w:val="0"/>
        <w:adjustRightInd w:val="0"/>
        <w:rPr>
          <w:rFonts w:ascii="SMA Futura" w:hAnsi="SMA Futura" w:cs="Calibri,Bold"/>
          <w:bCs/>
          <w:szCs w:val="22"/>
        </w:rPr>
      </w:pPr>
    </w:p>
    <w:p w:rsidR="007C2D31" w:rsidRPr="006F4713" w:rsidRDefault="00E275E1" w:rsidP="00F7164B">
      <w:pPr>
        <w:autoSpaceDE w:val="0"/>
        <w:autoSpaceDN w:val="0"/>
        <w:adjustRightInd w:val="0"/>
        <w:rPr>
          <w:rFonts w:eastAsia="SMA Futura Global" w:cs="SMA Futura Global"/>
          <w:b/>
          <w:bCs/>
          <w:sz w:val="20"/>
          <w:szCs w:val="20"/>
        </w:rPr>
      </w:pPr>
      <w:r w:rsidRPr="006F4713">
        <w:rPr>
          <w:rFonts w:eastAsia="SMA Futura Global" w:cs="SMA Futura Global"/>
          <w:b/>
          <w:bCs/>
          <w:sz w:val="20"/>
          <w:szCs w:val="20"/>
        </w:rPr>
        <w:t>Bildunterschriften:</w:t>
      </w:r>
    </w:p>
    <w:p w:rsidR="00E275E1" w:rsidRPr="006F4713" w:rsidRDefault="00E275E1" w:rsidP="00F7164B">
      <w:pPr>
        <w:autoSpaceDE w:val="0"/>
        <w:autoSpaceDN w:val="0"/>
        <w:adjustRightInd w:val="0"/>
        <w:rPr>
          <w:rFonts w:eastAsia="SMA Futura Global" w:cs="SMA Futura Global"/>
          <w:bCs/>
          <w:sz w:val="20"/>
          <w:szCs w:val="20"/>
        </w:rPr>
      </w:pPr>
    </w:p>
    <w:p w:rsidR="007C2D31" w:rsidRPr="006F4713" w:rsidRDefault="00C31C8E" w:rsidP="00F7164B">
      <w:pPr>
        <w:autoSpaceDE w:val="0"/>
        <w:autoSpaceDN w:val="0"/>
        <w:adjustRightInd w:val="0"/>
        <w:rPr>
          <w:rFonts w:eastAsia="SMA Futura Global" w:cs="SMA Futura Global"/>
          <w:bCs/>
          <w:sz w:val="20"/>
          <w:szCs w:val="20"/>
        </w:rPr>
      </w:pPr>
      <w:r w:rsidRPr="006F4713">
        <w:rPr>
          <w:rFonts w:eastAsia="SMA Futura Global" w:cs="SMA Futura Global"/>
          <w:bCs/>
          <w:sz w:val="20"/>
          <w:szCs w:val="20"/>
        </w:rPr>
        <w:t xml:space="preserve">Lokale Wertschöpfung durch SMA Multicluster-Technologie: </w:t>
      </w:r>
      <w:r w:rsidR="007C2D31" w:rsidRPr="006F4713">
        <w:rPr>
          <w:rFonts w:eastAsia="SMA Futura Global" w:cs="SMA Futura Global"/>
          <w:bCs/>
          <w:sz w:val="20"/>
          <w:szCs w:val="20"/>
        </w:rPr>
        <w:t xml:space="preserve">Die PV-Anlage mit einer Leistung von 150 Kilowatt </w:t>
      </w:r>
      <w:r w:rsidRPr="006F4713">
        <w:rPr>
          <w:rFonts w:eastAsia="SMA Futura Global" w:cs="SMA Futura Global"/>
          <w:bCs/>
          <w:sz w:val="20"/>
          <w:szCs w:val="20"/>
        </w:rPr>
        <w:t xml:space="preserve">versorgt </w:t>
      </w:r>
      <w:r w:rsidR="007C2D31" w:rsidRPr="006F4713">
        <w:rPr>
          <w:rFonts w:eastAsia="SMA Futura Global" w:cs="SMA Futura Global"/>
          <w:bCs/>
          <w:sz w:val="20"/>
          <w:szCs w:val="20"/>
        </w:rPr>
        <w:t xml:space="preserve">in </w:t>
      </w:r>
      <w:proofErr w:type="spellStart"/>
      <w:r w:rsidR="007C2D31" w:rsidRPr="006F4713">
        <w:rPr>
          <w:rFonts w:eastAsia="SMA Futura Global" w:cs="SMA Futura Global"/>
          <w:bCs/>
          <w:sz w:val="20"/>
          <w:szCs w:val="20"/>
        </w:rPr>
        <w:t>Kol</w:t>
      </w:r>
      <w:r w:rsidRPr="006F4713">
        <w:rPr>
          <w:rFonts w:eastAsia="SMA Futura Global" w:cs="SMA Futura Global"/>
          <w:bCs/>
          <w:sz w:val="20"/>
          <w:szCs w:val="20"/>
        </w:rPr>
        <w:t>ondieba</w:t>
      </w:r>
      <w:proofErr w:type="spellEnd"/>
      <w:r w:rsidRPr="006F4713">
        <w:rPr>
          <w:rFonts w:eastAsia="SMA Futura Global" w:cs="SMA Futura Global"/>
          <w:bCs/>
          <w:sz w:val="20"/>
          <w:szCs w:val="20"/>
        </w:rPr>
        <w:t xml:space="preserve"> neben privaten Haushalten auch eine Schule, Werkstätten und viele Geschäfte. (Bildquelle: </w:t>
      </w:r>
      <w:proofErr w:type="spellStart"/>
      <w:r w:rsidRPr="006F4713">
        <w:rPr>
          <w:rFonts w:eastAsia="SMA Futura Global" w:cs="SMA Futura Global"/>
          <w:bCs/>
          <w:sz w:val="20"/>
          <w:szCs w:val="20"/>
        </w:rPr>
        <w:t>Asantys</w:t>
      </w:r>
      <w:proofErr w:type="spellEnd"/>
      <w:r w:rsidRPr="006F4713">
        <w:rPr>
          <w:rFonts w:eastAsia="SMA Futura Global" w:cs="SMA Futura Global"/>
          <w:bCs/>
          <w:sz w:val="20"/>
          <w:szCs w:val="20"/>
        </w:rPr>
        <w:t xml:space="preserve"> Systems)</w:t>
      </w:r>
    </w:p>
    <w:p w:rsidR="00C31C8E" w:rsidRPr="006F4713" w:rsidRDefault="00C31C8E" w:rsidP="00F7164B">
      <w:pPr>
        <w:autoSpaceDE w:val="0"/>
        <w:autoSpaceDN w:val="0"/>
        <w:adjustRightInd w:val="0"/>
        <w:rPr>
          <w:rFonts w:eastAsia="SMA Futura Global" w:cs="SMA Futura Global"/>
          <w:bCs/>
          <w:sz w:val="20"/>
          <w:szCs w:val="20"/>
        </w:rPr>
      </w:pPr>
    </w:p>
    <w:p w:rsidR="00F7164B" w:rsidRPr="006F4713" w:rsidRDefault="00F7164B" w:rsidP="00F7164B">
      <w:pPr>
        <w:autoSpaceDE w:val="0"/>
        <w:autoSpaceDN w:val="0"/>
        <w:adjustRightInd w:val="0"/>
        <w:rPr>
          <w:rFonts w:eastAsia="SMA Futura Global" w:cs="SMA Futura Global"/>
          <w:bCs/>
          <w:sz w:val="20"/>
          <w:szCs w:val="20"/>
        </w:rPr>
      </w:pPr>
    </w:p>
    <w:p w:rsidR="00C31C8E" w:rsidRPr="006F4713" w:rsidRDefault="00C31C8E" w:rsidP="00F7164B">
      <w:pPr>
        <w:autoSpaceDE w:val="0"/>
        <w:autoSpaceDN w:val="0"/>
        <w:adjustRightInd w:val="0"/>
        <w:rPr>
          <w:rFonts w:eastAsia="SMA Futura Global" w:cs="SMA Futura Global"/>
          <w:bCs/>
          <w:sz w:val="20"/>
          <w:szCs w:val="20"/>
        </w:rPr>
      </w:pPr>
      <w:r w:rsidRPr="006F4713">
        <w:rPr>
          <w:rFonts w:eastAsia="SMA Futura Global" w:cs="SMA Futura Global"/>
          <w:bCs/>
          <w:sz w:val="20"/>
          <w:szCs w:val="20"/>
        </w:rPr>
        <w:t>Managt das Inselnetz: Der SMA Sunny Island 5048 übernimmt sämtliche Regelungsprozesse der Insel-Anlage</w:t>
      </w:r>
      <w:r w:rsidR="00627C70" w:rsidRPr="006F4713">
        <w:rPr>
          <w:rFonts w:eastAsia="SMA Futura Global" w:cs="SMA Futura Global"/>
          <w:bCs/>
          <w:sz w:val="20"/>
          <w:szCs w:val="20"/>
        </w:rPr>
        <w:t xml:space="preserve">. Sein </w:t>
      </w:r>
      <w:r w:rsidR="00B51E27" w:rsidRPr="006F4713">
        <w:rPr>
          <w:rFonts w:eastAsia="SMA Futura Global" w:cs="SMA Futura Global"/>
          <w:bCs/>
          <w:sz w:val="20"/>
          <w:szCs w:val="20"/>
        </w:rPr>
        <w:t>intelligente</w:t>
      </w:r>
      <w:r w:rsidR="00627C70" w:rsidRPr="006F4713">
        <w:rPr>
          <w:rFonts w:eastAsia="SMA Futura Global" w:cs="SMA Futura Global"/>
          <w:bCs/>
          <w:sz w:val="20"/>
          <w:szCs w:val="20"/>
        </w:rPr>
        <w:t>s</w:t>
      </w:r>
      <w:r w:rsidRPr="006F4713">
        <w:rPr>
          <w:rFonts w:eastAsia="SMA Futura Global" w:cs="SMA Futura Global"/>
          <w:bCs/>
          <w:sz w:val="20"/>
          <w:szCs w:val="20"/>
        </w:rPr>
        <w:t xml:space="preserve"> Batteriemanagement </w:t>
      </w:r>
      <w:r w:rsidR="00B51E27" w:rsidRPr="006F4713">
        <w:rPr>
          <w:rFonts w:eastAsia="SMA Futura Global" w:cs="SMA Futura Global"/>
          <w:bCs/>
          <w:sz w:val="20"/>
          <w:szCs w:val="20"/>
        </w:rPr>
        <w:t xml:space="preserve">ermöglicht </w:t>
      </w:r>
      <w:r w:rsidRPr="006F4713">
        <w:rPr>
          <w:rFonts w:eastAsia="SMA Futura Global" w:cs="SMA Futura Global"/>
          <w:bCs/>
          <w:sz w:val="20"/>
          <w:szCs w:val="20"/>
        </w:rPr>
        <w:t>eine maximale Batterielebensdauer.</w:t>
      </w:r>
      <w:r w:rsidR="00B51E27" w:rsidRPr="006F4713">
        <w:rPr>
          <w:rFonts w:eastAsia="SMA Futura Global" w:cs="SMA Futura Global"/>
          <w:bCs/>
          <w:sz w:val="20"/>
          <w:szCs w:val="20"/>
        </w:rPr>
        <w:t xml:space="preserve"> (Bildquelle </w:t>
      </w:r>
      <w:proofErr w:type="spellStart"/>
      <w:r w:rsidR="00B51E27" w:rsidRPr="006F4713">
        <w:rPr>
          <w:rFonts w:eastAsia="SMA Futura Global" w:cs="SMA Futura Global"/>
          <w:bCs/>
          <w:sz w:val="20"/>
          <w:szCs w:val="20"/>
        </w:rPr>
        <w:t>Asantys</w:t>
      </w:r>
      <w:proofErr w:type="spellEnd"/>
      <w:r w:rsidR="00B51E27" w:rsidRPr="006F4713">
        <w:rPr>
          <w:rFonts w:eastAsia="SMA Futura Global" w:cs="SMA Futura Global"/>
          <w:bCs/>
          <w:sz w:val="20"/>
          <w:szCs w:val="20"/>
        </w:rPr>
        <w:t xml:space="preserve"> Systems)</w:t>
      </w:r>
    </w:p>
    <w:sectPr w:rsidR="00C31C8E" w:rsidRPr="006F4713" w:rsidSect="00A74A2D">
      <w:headerReference w:type="default" r:id="rId8"/>
      <w:pgSz w:w="11906" w:h="16838"/>
      <w:pgMar w:top="2155" w:right="1134" w:bottom="1134" w:left="1361" w:header="0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80738" w:rsidRDefault="00080738">
      <w:r>
        <w:separator/>
      </w:r>
    </w:p>
  </w:endnote>
  <w:endnote w:type="continuationSeparator" w:id="0">
    <w:p w:rsidR="00080738" w:rsidRDefault="0008073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MA Futura Global">
    <w:panose1 w:val="01010104010101010101"/>
    <w:charset w:val="80"/>
    <w:family w:val="auto"/>
    <w:pitch w:val="variable"/>
    <w:sig w:usb0="E5002EFF" w:usb1="F9DFFFFF" w:usb2="00000018" w:usb3="00000000" w:csb0="003F00FF" w:csb1="00000000"/>
    <w:embedRegular r:id="rId1" w:subsetted="1" w:fontKey="{4799D1FC-D477-44BE-BC5D-3C7CE123335B}"/>
    <w:embedBold r:id="rId2" w:subsetted="1" w:fontKey="{C25BBC51-F67B-4B89-935C-74E6D4B57E18}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  <w:embedRegular r:id="rId3" w:fontKey="{C4073980-B756-42C7-B75A-7792EFD4C7D5}"/>
  </w:font>
  <w:font w:name="SMA Futura">
    <w:panose1 w:val="020B0502020204020303"/>
    <w:charset w:val="00"/>
    <w:family w:val="swiss"/>
    <w:pitch w:val="variable"/>
    <w:sig w:usb0="800002AF" w:usb1="5000214A" w:usb2="00000010" w:usb3="00000000" w:csb0="00000011" w:csb1="00000000"/>
    <w:embedRegular r:id="rId4" w:fontKey="{35640DB8-3DCE-48CB-9DDD-C7FD2B32890B}"/>
  </w:font>
  <w:font w:name="Calibri,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  <w:embedRegular r:id="rId5" w:fontKey="{C8265B02-E901-48CA-B448-6367F8543399}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  <w:embedRegular r:id="rId6" w:fontKey="{0048097C-154F-4614-B17D-75E2499EB851}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80738" w:rsidRDefault="00080738">
      <w:r>
        <w:separator/>
      </w:r>
    </w:p>
  </w:footnote>
  <w:footnote w:type="continuationSeparator" w:id="0">
    <w:p w:rsidR="00080738" w:rsidRDefault="0008073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80738" w:rsidRDefault="00080738">
    <w:pPr>
      <w:pStyle w:val="Kopfzeile"/>
      <w:ind w:left="-1361"/>
    </w:pPr>
  </w:p>
  <w:p w:rsidR="00080738" w:rsidRDefault="00080738">
    <w:pPr>
      <w:pStyle w:val="Kopfzeile"/>
      <w:ind w:left="-1361"/>
    </w:pPr>
  </w:p>
  <w:p w:rsidR="00080738" w:rsidRDefault="00080738">
    <w:pPr>
      <w:pStyle w:val="Kopfzeile"/>
      <w:ind w:left="-1361"/>
    </w:pPr>
  </w:p>
  <w:p w:rsidR="00080738" w:rsidRDefault="0078036C">
    <w:pPr>
      <w:pStyle w:val="Kopfzeile"/>
      <w:ind w:left="-1361" w:right="-489"/>
      <w:jc w:val="right"/>
    </w:pPr>
    <w:r w:rsidRPr="0078036C">
      <w:rPr>
        <w:noProof/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26" type="#_x0000_t202" style="position:absolute;left:0;text-align:left;margin-left:450.75pt;margin-top:35.45pt;width:99pt;height:55.85pt;z-index:251657728;mso-position-horizontal-relative:page;mso-position-vertical-relative:page" stroked="f">
          <v:textbox>
            <w:txbxContent>
              <w:p w:rsidR="00080738" w:rsidRDefault="00080738">
                <w:r>
                  <w:rPr>
                    <w:noProof/>
                  </w:rPr>
                  <w:drawing>
                    <wp:inline distT="0" distB="0" distL="0" distR="0">
                      <wp:extent cx="1009650" cy="647700"/>
                      <wp:effectExtent l="19050" t="0" r="0" b="0"/>
                      <wp:docPr id="1" name="Bild 1" descr="Logo SMA_ST_4C kein Text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1" descr="Logo SMA_ST_4C kein Text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1"/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1009650" cy="6477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xbxContent>
          </v:textbox>
          <w10:wrap type="square" anchorx="page" anchory="page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3F642AA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D6AE854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23B8CDF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5360DB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82FA309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6DB0983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0598EB70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71204B8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FBA8F70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D70A331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9AC3FD5"/>
    <w:multiLevelType w:val="singleLevel"/>
    <w:tmpl w:val="FECA1D4A"/>
    <w:lvl w:ilvl="0">
      <w:start w:val="1"/>
      <w:numFmt w:val="bullet"/>
      <w:pStyle w:val="Aufzhl1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  <w:sz w:val="28"/>
      </w:rPr>
    </w:lvl>
  </w:abstractNum>
  <w:abstractNum w:abstractNumId="11">
    <w:nsid w:val="6BC77DF1"/>
    <w:multiLevelType w:val="singleLevel"/>
    <w:tmpl w:val="E522DD8C"/>
    <w:lvl w:ilvl="0">
      <w:start w:val="1"/>
      <w:numFmt w:val="bullet"/>
      <w:pStyle w:val="Aufzhl2"/>
      <w:lvlText w:val="-"/>
      <w:lvlJc w:val="left"/>
      <w:pPr>
        <w:tabs>
          <w:tab w:val="num" w:pos="1134"/>
        </w:tabs>
        <w:ind w:left="1134" w:hanging="567"/>
      </w:pPr>
      <w:rPr>
        <w:rFonts w:ascii="Symbol" w:hAnsi="Symbol" w:hint="default"/>
        <w:b w:val="0"/>
        <w:i w:val="0"/>
        <w:sz w:val="24"/>
      </w:rPr>
    </w:lvl>
  </w:abstractNum>
  <w:abstractNum w:abstractNumId="12">
    <w:nsid w:val="78274252"/>
    <w:multiLevelType w:val="hybridMultilevel"/>
    <w:tmpl w:val="0360C3E4"/>
    <w:lvl w:ilvl="0" w:tplc="D76A872E">
      <w:start w:val="1"/>
      <w:numFmt w:val="bullet"/>
      <w:pStyle w:val="Aufzhl3"/>
      <w:lvlText w:val="-"/>
      <w:lvlJc w:val="left"/>
      <w:pPr>
        <w:tabs>
          <w:tab w:val="num" w:pos="567"/>
        </w:tabs>
        <w:ind w:left="567" w:hanging="567"/>
      </w:pPr>
      <w:rPr>
        <w:rFonts w:ascii="Symbol" w:hAnsi="Symbol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1"/>
  </w:num>
  <w:num w:numId="3">
    <w:abstractNumId w:val="12"/>
  </w:num>
  <w:num w:numId="4">
    <w:abstractNumId w:val="9"/>
  </w:num>
  <w:num w:numId="5">
    <w:abstractNumId w:val="7"/>
  </w:num>
  <w:num w:numId="6">
    <w:abstractNumId w:val="6"/>
  </w:num>
  <w:num w:numId="7">
    <w:abstractNumId w:val="5"/>
  </w:num>
  <w:num w:numId="8">
    <w:abstractNumId w:val="4"/>
  </w:num>
  <w:num w:numId="9">
    <w:abstractNumId w:val="8"/>
  </w:num>
  <w:num w:numId="10">
    <w:abstractNumId w:val="3"/>
  </w:num>
  <w:num w:numId="11">
    <w:abstractNumId w:val="2"/>
  </w:num>
  <w:num w:numId="12">
    <w:abstractNumId w:val="1"/>
  </w:num>
  <w:num w:numId="1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TrueTypeFonts/>
  <w:proofState w:spelling="clean" w:grammar="clean"/>
  <w:attachedTemplate r:id="rId1"/>
  <w:defaultTabStop w:val="708"/>
  <w:hyphenationZone w:val="425"/>
  <w:noPunctuationKerning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/>
  <w:rsids>
    <w:rsidRoot w:val="000747AA"/>
    <w:rsid w:val="000747AA"/>
    <w:rsid w:val="00080738"/>
    <w:rsid w:val="0008566E"/>
    <w:rsid w:val="00091CD7"/>
    <w:rsid w:val="000D74FB"/>
    <w:rsid w:val="000D7AF3"/>
    <w:rsid w:val="001C5EC0"/>
    <w:rsid w:val="0021594D"/>
    <w:rsid w:val="00313D83"/>
    <w:rsid w:val="00402405"/>
    <w:rsid w:val="00461980"/>
    <w:rsid w:val="004C27CC"/>
    <w:rsid w:val="004D6828"/>
    <w:rsid w:val="004F58A4"/>
    <w:rsid w:val="004F6324"/>
    <w:rsid w:val="00610299"/>
    <w:rsid w:val="00627C70"/>
    <w:rsid w:val="006F4713"/>
    <w:rsid w:val="00742CCD"/>
    <w:rsid w:val="0078036C"/>
    <w:rsid w:val="0079633D"/>
    <w:rsid w:val="007C2D31"/>
    <w:rsid w:val="008906CB"/>
    <w:rsid w:val="009A430F"/>
    <w:rsid w:val="00A74A2D"/>
    <w:rsid w:val="00B51E27"/>
    <w:rsid w:val="00B735EF"/>
    <w:rsid w:val="00C018A0"/>
    <w:rsid w:val="00C248DE"/>
    <w:rsid w:val="00C314B3"/>
    <w:rsid w:val="00C31C8E"/>
    <w:rsid w:val="00C343A0"/>
    <w:rsid w:val="00DB6DF8"/>
    <w:rsid w:val="00DC3373"/>
    <w:rsid w:val="00E13CCE"/>
    <w:rsid w:val="00E275E1"/>
    <w:rsid w:val="00F24E4B"/>
    <w:rsid w:val="00F31530"/>
    <w:rsid w:val="00F40AD8"/>
    <w:rsid w:val="00F7164B"/>
    <w:rsid w:val="00FA0A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F7164B"/>
    <w:rPr>
      <w:rFonts w:ascii="SMA Futura Global" w:hAnsi="SMA Futura Global"/>
      <w:sz w:val="22"/>
      <w:szCs w:val="24"/>
    </w:rPr>
  </w:style>
  <w:style w:type="paragraph" w:styleId="berschrift1">
    <w:name w:val="heading 1"/>
    <w:basedOn w:val="Standard"/>
    <w:next w:val="Standard"/>
    <w:qFormat/>
    <w:rsid w:val="00A74A2D"/>
    <w:pPr>
      <w:keepNext/>
      <w:spacing w:before="240" w:after="60" w:line="286" w:lineRule="atLeast"/>
      <w:jc w:val="both"/>
      <w:outlineLvl w:val="0"/>
    </w:pPr>
    <w:rPr>
      <w:rFonts w:cs="Arial"/>
      <w:b/>
      <w:bCs/>
      <w:kern w:val="32"/>
      <w:sz w:val="32"/>
      <w:szCs w:val="32"/>
    </w:rPr>
  </w:style>
  <w:style w:type="paragraph" w:styleId="berschrift2">
    <w:name w:val="heading 2"/>
    <w:basedOn w:val="Standard"/>
    <w:next w:val="Standard"/>
    <w:qFormat/>
    <w:rsid w:val="00A74A2D"/>
    <w:pPr>
      <w:keepNext/>
      <w:spacing w:before="240" w:after="60" w:line="286" w:lineRule="atLeast"/>
      <w:jc w:val="both"/>
      <w:outlineLvl w:val="1"/>
    </w:pPr>
    <w:rPr>
      <w:rFonts w:cs="Arial"/>
      <w:b/>
      <w:bCs/>
      <w:iCs/>
      <w:sz w:val="28"/>
      <w:szCs w:val="28"/>
    </w:rPr>
  </w:style>
  <w:style w:type="paragraph" w:styleId="berschrift3">
    <w:name w:val="heading 3"/>
    <w:basedOn w:val="Standard"/>
    <w:next w:val="Standard"/>
    <w:qFormat/>
    <w:rsid w:val="00A74A2D"/>
    <w:pPr>
      <w:keepNext/>
      <w:spacing w:before="240" w:after="60" w:line="286" w:lineRule="atLeast"/>
      <w:jc w:val="both"/>
      <w:outlineLvl w:val="2"/>
    </w:pPr>
    <w:rPr>
      <w:rFonts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ufzhl1">
    <w:name w:val="Aufzähl1"/>
    <w:basedOn w:val="Standard"/>
    <w:next w:val="Standard"/>
    <w:rsid w:val="00A74A2D"/>
    <w:pPr>
      <w:numPr>
        <w:numId w:val="1"/>
      </w:numPr>
      <w:spacing w:line="286" w:lineRule="atLeast"/>
      <w:jc w:val="both"/>
    </w:pPr>
    <w:rPr>
      <w:szCs w:val="20"/>
    </w:rPr>
  </w:style>
  <w:style w:type="paragraph" w:customStyle="1" w:styleId="Aufzhl2">
    <w:name w:val="Aufzähl2"/>
    <w:basedOn w:val="Aufzhl1"/>
    <w:next w:val="Standard"/>
    <w:rsid w:val="00A74A2D"/>
    <w:pPr>
      <w:numPr>
        <w:numId w:val="2"/>
      </w:numPr>
    </w:pPr>
  </w:style>
  <w:style w:type="paragraph" w:customStyle="1" w:styleId="Aufzhl3">
    <w:name w:val="Aufzähl3"/>
    <w:basedOn w:val="Aufzhl1"/>
    <w:next w:val="Standard"/>
    <w:rsid w:val="00A74A2D"/>
    <w:pPr>
      <w:numPr>
        <w:numId w:val="3"/>
      </w:numPr>
      <w:tabs>
        <w:tab w:val="clear" w:pos="567"/>
        <w:tab w:val="num" w:pos="1701"/>
      </w:tabs>
      <w:ind w:left="1701"/>
    </w:pPr>
  </w:style>
  <w:style w:type="paragraph" w:styleId="Kopfzeile">
    <w:name w:val="header"/>
    <w:basedOn w:val="Standard"/>
    <w:semiHidden/>
    <w:rsid w:val="009A430F"/>
    <w:pPr>
      <w:tabs>
        <w:tab w:val="center" w:pos="4536"/>
        <w:tab w:val="right" w:pos="9072"/>
      </w:tabs>
      <w:spacing w:line="286" w:lineRule="atLeast"/>
      <w:jc w:val="both"/>
    </w:pPr>
  </w:style>
  <w:style w:type="paragraph" w:styleId="Fuzeile">
    <w:name w:val="footer"/>
    <w:basedOn w:val="Standard"/>
    <w:semiHidden/>
    <w:rsid w:val="00A74A2D"/>
    <w:pPr>
      <w:tabs>
        <w:tab w:val="center" w:pos="4536"/>
        <w:tab w:val="right" w:pos="9072"/>
      </w:tabs>
      <w:spacing w:line="286" w:lineRule="atLeast"/>
      <w:jc w:val="both"/>
    </w:pPr>
  </w:style>
  <w:style w:type="paragraph" w:styleId="Abbildungsverzeichnis">
    <w:name w:val="table of figures"/>
    <w:basedOn w:val="Standard"/>
    <w:next w:val="Standard"/>
    <w:semiHidden/>
    <w:rsid w:val="009A430F"/>
    <w:pPr>
      <w:spacing w:line="286" w:lineRule="atLeast"/>
      <w:ind w:left="440" w:hanging="440"/>
      <w:jc w:val="both"/>
    </w:pPr>
  </w:style>
  <w:style w:type="paragraph" w:styleId="Anrede">
    <w:name w:val="Salutation"/>
    <w:basedOn w:val="Standard"/>
    <w:next w:val="Standard"/>
    <w:semiHidden/>
    <w:rsid w:val="009A430F"/>
    <w:pPr>
      <w:spacing w:line="286" w:lineRule="atLeast"/>
      <w:jc w:val="both"/>
    </w:pPr>
  </w:style>
  <w:style w:type="character" w:styleId="Zeilennummer">
    <w:name w:val="line number"/>
    <w:basedOn w:val="Absatz-Standardschriftart"/>
    <w:semiHidden/>
    <w:rsid w:val="00A74A2D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0747AA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0747AA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E275E1"/>
    <w:pPr>
      <w:autoSpaceDE w:val="0"/>
      <w:autoSpaceDN w:val="0"/>
      <w:adjustRightInd w:val="0"/>
    </w:pPr>
    <w:rPr>
      <w:rFonts w:ascii="SMA Futura Global" w:eastAsia="SMA Futura Global" w:cs="SMA Futura Global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15613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S:\VORLAGEN\Office2007\SMA_Standard%20Extern.dotx" TargetMode="External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1FBA4C6-1ADD-4C94-97B7-4679805340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SMA_Standard Extern.dotx</Template>
  <TotalTime>0</TotalTime>
  <Pages>1</Pages>
  <Words>53</Words>
  <Characters>426</Characters>
  <Application>Microsoft Office Word</Application>
  <DocSecurity>0</DocSecurity>
  <Lines>3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SMA Technologie AG</Company>
  <LinksUpToDate>false</LinksUpToDate>
  <CharactersWithSpaces>478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SMA-Vorlage Standard</dc:subject>
  <dc:creator>baars</dc:creator>
  <cp:keywords/>
  <dc:description>SMA-Vorlage für Dokumente 2. Seite Briefpapier</dc:description>
  <cp:lastModifiedBy>Susanne Henkel</cp:lastModifiedBy>
  <cp:revision>3</cp:revision>
  <cp:lastPrinted>2011-12-06T10:10:00Z</cp:lastPrinted>
  <dcterms:created xsi:type="dcterms:W3CDTF">2011-12-21T12:02:00Z</dcterms:created>
  <dcterms:modified xsi:type="dcterms:W3CDTF">2011-12-21T12:02:00Z</dcterms:modified>
</cp:coreProperties>
</file>